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การรับแจ้งการย้ายออก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EA49CC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การรับแจ้งการย้ายออก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E415E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การรับแจ้งการย้ายออกเทศบาลตำบลทรายขาวกฤษณ์สำเนาคู่มือประชาชน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05:03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ที่ผู้ย้ายมีชื่อในทะเบียนบ้าน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E415EE" w:rsidRDefault="00E415EE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ผู้แจ้งได้แก่เจ้าบ้านหรือผู้ที่ได้รับมอบหมาย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ระยะเวลาการแจ้งภายใน๑๕วันนับแต่วันที่ย้ายออก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E415EE" w:rsidRDefault="00E415EE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E415EE" w:rsidRPr="000C2AAC" w:rsidRDefault="00E415EE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ผู้แจ้งในฐานะเจ้าบ้าน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กรณีได้รับมอบหมายต้องมีบัตรประจำตัวประชาชนผู้มอบและหนังสือมอบหมายจากเจ้าบ้าน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ของผู้ย้ายที่อยู่ถ้ามี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ที่จะย้ายออก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ใบรับแจ้งการย้ายที่อยู่ท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ตอนหน้า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กรณีแจ้งย้ายกับกำนันผู้ใหญ่บ้าน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65B" w:rsidRDefault="0015765B" w:rsidP="00C81DB8">
      <w:pPr>
        <w:spacing w:after="0" w:line="240" w:lineRule="auto"/>
      </w:pPr>
      <w:r>
        <w:separator/>
      </w:r>
    </w:p>
  </w:endnote>
  <w:endnote w:type="continuationSeparator" w:id="1">
    <w:p w:rsidR="0015765B" w:rsidRDefault="0015765B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65B" w:rsidRDefault="0015765B" w:rsidP="00C81DB8">
      <w:pPr>
        <w:spacing w:after="0" w:line="240" w:lineRule="auto"/>
      </w:pPr>
      <w:r>
        <w:separator/>
      </w:r>
    </w:p>
  </w:footnote>
  <w:footnote w:type="continuationSeparator" w:id="1">
    <w:p w:rsidR="0015765B" w:rsidRDefault="0015765B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EA49CC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E415EE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A602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5765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A6027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415EE"/>
    <w:rsid w:val="00E56012"/>
    <w:rsid w:val="00E668EE"/>
    <w:rsid w:val="00E90756"/>
    <w:rsid w:val="00E97AE3"/>
    <w:rsid w:val="00EA49CC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4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2015-08-06T06:00:00Z</cp:lastPrinted>
  <dcterms:created xsi:type="dcterms:W3CDTF">2015-04-23T03:41:00Z</dcterms:created>
  <dcterms:modified xsi:type="dcterms:W3CDTF">2015-08-06T06:00:00Z</dcterms:modified>
</cp:coreProperties>
</file>